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736D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UPTON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63713F6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0590DE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37FF2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Warminster,</w:t>
      </w:r>
    </w:p>
    <w:p w14:paraId="7FA044F2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Sir William </w:t>
      </w:r>
      <w:proofErr w:type="spellStart"/>
      <w:r w:rsidRPr="00E067EB"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281F68B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20-43)</w:t>
      </w:r>
    </w:p>
    <w:p w14:paraId="0EDC0B70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AF9278" w14:textId="77777777" w:rsidR="0014439C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2C3B6" w14:textId="77777777" w:rsidR="0014439C" w:rsidRPr="00E067EB" w:rsidRDefault="0014439C" w:rsidP="001443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4C39A4AA" w14:textId="156AE6D9" w:rsidR="00BA00AB" w:rsidRPr="0014439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44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16D04" w14:textId="77777777" w:rsidR="0014439C" w:rsidRDefault="0014439C" w:rsidP="009139A6">
      <w:r>
        <w:separator/>
      </w:r>
    </w:p>
  </w:endnote>
  <w:endnote w:type="continuationSeparator" w:id="0">
    <w:p w14:paraId="5FD1B24E" w14:textId="77777777" w:rsidR="0014439C" w:rsidRDefault="001443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C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1E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57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FD06" w14:textId="77777777" w:rsidR="0014439C" w:rsidRDefault="0014439C" w:rsidP="009139A6">
      <w:r>
        <w:separator/>
      </w:r>
    </w:p>
  </w:footnote>
  <w:footnote w:type="continuationSeparator" w:id="0">
    <w:p w14:paraId="32B5A5BC" w14:textId="77777777" w:rsidR="0014439C" w:rsidRDefault="001443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21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826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27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39C"/>
    <w:rsid w:val="000666E0"/>
    <w:rsid w:val="0014439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21316"/>
  <w15:chartTrackingRefBased/>
  <w15:docId w15:val="{19495268-0A04-4048-86FA-42669F06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2021-09-23T16:29:00Z</dcterms:created>
  <dcterms:modified xsi:type="dcterms:W3CDTF">2021-09-23T16:30:00Z</dcterms:modified>
</cp:coreProperties>
</file>